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3E48" w:rsidP="61291CCC" w:rsidRDefault="003D3E48" w14:paraId="69756A09" w14:textId="77777777">
      <w:pPr>
        <w:rPr>
          <w:rFonts w:eastAsia="Verdana" w:cs="Verdana"/>
          <w:b/>
          <w:bCs/>
          <w:lang w:val="nl-NL"/>
        </w:rPr>
      </w:pPr>
    </w:p>
    <w:p w:rsidRPr="003A6A63" w:rsidR="002E2B4B" w:rsidP="61291CCC" w:rsidRDefault="00332EA6" w14:paraId="7B1CBC2A" w14:textId="7FE78FAE">
      <w:pPr>
        <w:rPr>
          <w:lang w:val="nl-NL"/>
        </w:rPr>
      </w:pPr>
      <w:r w:rsidRPr="14AEFD82" w:rsidR="00332EA6">
        <w:rPr>
          <w:rFonts w:eastAsia="Verdana" w:cs="Verdana"/>
          <w:b w:val="1"/>
          <w:bCs w:val="1"/>
          <w:lang w:val="nl-NL"/>
        </w:rPr>
        <w:t>Bijlage</w:t>
      </w:r>
      <w:r w:rsidRPr="14AEFD82" w:rsidR="7FBE7163">
        <w:rPr>
          <w:rFonts w:eastAsia="Verdana" w:cs="Verdana"/>
          <w:b w:val="1"/>
          <w:bCs w:val="1"/>
          <w:lang w:val="nl-NL"/>
        </w:rPr>
        <w:t xml:space="preserve"> </w:t>
      </w:r>
      <w:r w:rsidRPr="14AEFD82" w:rsidR="2B98574F">
        <w:rPr>
          <w:rFonts w:eastAsia="Verdana" w:cs="Verdana"/>
          <w:b w:val="1"/>
          <w:bCs w:val="1"/>
          <w:lang w:val="nl-NL"/>
        </w:rPr>
        <w:t>9</w:t>
      </w:r>
      <w:r w:rsidRPr="14AEFD82" w:rsidR="7FBE7163">
        <w:rPr>
          <w:rFonts w:eastAsia="Verdana" w:cs="Verdana"/>
          <w:b w:val="1"/>
          <w:bCs w:val="1"/>
          <w:lang w:val="nl-NL"/>
        </w:rPr>
        <w:t xml:space="preserve"> </w:t>
      </w:r>
      <w:r w:rsidRPr="14AEFD82" w:rsidR="00332EA6">
        <w:rPr>
          <w:rFonts w:eastAsia="Verdana" w:cs="Verdana"/>
          <w:b w:val="1"/>
          <w:bCs w:val="1"/>
          <w:lang w:val="nl-NL"/>
        </w:rPr>
        <w:t>Locatie Overzicht-Indicatieve Planning</w:t>
      </w:r>
    </w:p>
    <w:p w:rsidRPr="003A6A63" w:rsidR="002E2B4B" w:rsidP="61291CCC" w:rsidRDefault="7FBE7163" w14:paraId="491DCABF" w14:textId="49F72B35">
      <w:pPr>
        <w:rPr>
          <w:rFonts w:eastAsia="Verdana" w:cs="Verdana"/>
          <w:sz w:val="24"/>
          <w:szCs w:val="24"/>
          <w:lang w:val="nl-NL"/>
        </w:rPr>
      </w:pPr>
      <w:r w:rsidRPr="003A6A63">
        <w:rPr>
          <w:rFonts w:eastAsia="Verdana" w:cs="Verdana"/>
          <w:sz w:val="24"/>
          <w:szCs w:val="24"/>
          <w:lang w:val="nl-NL"/>
        </w:rPr>
        <w:t xml:space="preserve"> </w:t>
      </w:r>
    </w:p>
    <w:p w:rsidRPr="003A6A63" w:rsidR="005912DB" w:rsidP="61291CCC" w:rsidRDefault="005912DB" w14:paraId="5F2C89F5" w14:textId="77777777">
      <w:pPr>
        <w:rPr>
          <w:rFonts w:eastAsia="Verdana" w:cs="Verdana"/>
          <w:sz w:val="24"/>
          <w:szCs w:val="24"/>
          <w:lang w:val="nl-NL"/>
        </w:rPr>
      </w:pPr>
    </w:p>
    <w:tbl>
      <w:tblPr>
        <w:tblW w:w="0" w:type="auto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2125"/>
        <w:gridCol w:w="2286"/>
        <w:gridCol w:w="1018"/>
        <w:gridCol w:w="2077"/>
      </w:tblGrid>
      <w:tr w:rsidRPr="00F870CA" w:rsidR="0041556F" w:rsidTr="332606E6" w14:paraId="1A4DCC90" w14:textId="77777777">
        <w:trPr>
          <w:trHeight w:val="570"/>
        </w:trPr>
        <w:tc>
          <w:tcPr>
            <w:tcW w:w="1561" w:type="dxa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8" w:space="0"/>
            </w:tcBorders>
            <w:shd w:val="clear" w:color="auto" w:fill="808080" w:themeFill="background1" w:themeFillShade="80"/>
            <w:vAlign w:val="center"/>
            <w:hideMark/>
          </w:tcPr>
          <w:p w:rsidRPr="005912DB" w:rsidR="0041556F" w:rsidP="005912DB" w:rsidRDefault="0041556F" w14:paraId="039B108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b/>
                <w:bCs/>
                <w:color w:val="FFFFFF"/>
                <w:sz w:val="18"/>
                <w:szCs w:val="18"/>
                <w:lang w:val="nl-NL"/>
              </w:rPr>
            </w:pPr>
            <w:r w:rsidRPr="005912DB">
              <w:rPr>
                <w:b/>
                <w:bCs/>
                <w:color w:val="FFFFFF"/>
                <w:sz w:val="18"/>
                <w:szCs w:val="18"/>
                <w:lang w:val="nl-NL"/>
              </w:rPr>
              <w:t>AWZI</w:t>
            </w:r>
          </w:p>
        </w:tc>
        <w:tc>
          <w:tcPr>
            <w:tcW w:w="2125" w:type="dxa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8" w:space="0"/>
            </w:tcBorders>
            <w:shd w:val="clear" w:color="auto" w:fill="808080" w:themeFill="background1" w:themeFillShade="80"/>
            <w:vAlign w:val="center"/>
            <w:hideMark/>
          </w:tcPr>
          <w:p w:rsidRPr="005912DB" w:rsidR="0041556F" w:rsidP="005912DB" w:rsidRDefault="0041556F" w14:paraId="6ED4D2F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/>
                <w:sz w:val="18"/>
                <w:szCs w:val="18"/>
                <w:lang w:val="nl-NL"/>
              </w:rPr>
            </w:pPr>
            <w:r w:rsidRPr="005912DB">
              <w:rPr>
                <w:b/>
                <w:bCs/>
                <w:color w:val="FFFFFF"/>
                <w:sz w:val="18"/>
                <w:szCs w:val="18"/>
                <w:lang w:val="nl-NL"/>
              </w:rPr>
              <w:t>Adres</w:t>
            </w:r>
            <w:r w:rsidRPr="005912DB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8" w:space="0"/>
            </w:tcBorders>
            <w:shd w:val="clear" w:color="auto" w:fill="808080" w:themeFill="background1" w:themeFillShade="80"/>
            <w:vAlign w:val="center"/>
            <w:hideMark/>
          </w:tcPr>
          <w:p w:rsidRPr="005912DB" w:rsidR="0041556F" w:rsidP="005912DB" w:rsidRDefault="0041556F" w14:paraId="3F9D9E84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/>
                <w:sz w:val="18"/>
                <w:szCs w:val="18"/>
                <w:lang w:val="nl-NL"/>
              </w:rPr>
            </w:pPr>
            <w:r w:rsidRPr="005912DB">
              <w:rPr>
                <w:b/>
                <w:bCs/>
                <w:color w:val="FFFFFF"/>
                <w:sz w:val="18"/>
                <w:szCs w:val="18"/>
                <w:lang w:val="nl-NL"/>
              </w:rPr>
              <w:t>Soort Tank</w:t>
            </w:r>
          </w:p>
        </w:tc>
        <w:tc>
          <w:tcPr>
            <w:tcW w:w="0" w:type="auto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8" w:space="0"/>
            </w:tcBorders>
            <w:shd w:val="clear" w:color="auto" w:fill="808080" w:themeFill="background1" w:themeFillShade="80"/>
            <w:vAlign w:val="center"/>
            <w:hideMark/>
          </w:tcPr>
          <w:p w:rsidRPr="005912DB" w:rsidR="0041556F" w:rsidP="005912DB" w:rsidRDefault="0041556F" w14:paraId="1CD70FD0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/>
                <w:sz w:val="18"/>
                <w:szCs w:val="18"/>
                <w:lang w:val="nl-NL"/>
              </w:rPr>
            </w:pPr>
            <w:r w:rsidRPr="005912DB">
              <w:rPr>
                <w:b/>
                <w:bCs/>
                <w:color w:val="FFFFFF"/>
                <w:sz w:val="18"/>
                <w:szCs w:val="18"/>
                <w:lang w:val="nl-NL"/>
              </w:rPr>
              <w:t>Aantal Tanks</w:t>
            </w:r>
          </w:p>
        </w:tc>
        <w:tc>
          <w:tcPr>
            <w:tcW w:w="0" w:type="auto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808080" w:themeFill="background1" w:themeFillShade="80"/>
            <w:vAlign w:val="center"/>
            <w:hideMark/>
          </w:tcPr>
          <w:p w:rsidRPr="005912DB" w:rsidR="0041556F" w:rsidP="005912DB" w:rsidRDefault="0041556F" w14:paraId="01865A9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/>
                <w:sz w:val="18"/>
                <w:szCs w:val="18"/>
                <w:lang w:val="nl-NL"/>
              </w:rPr>
            </w:pPr>
            <w:r w:rsidRPr="005912DB">
              <w:rPr>
                <w:b/>
                <w:bCs/>
                <w:color w:val="FFFFFF"/>
                <w:sz w:val="18"/>
                <w:szCs w:val="18"/>
                <w:lang w:val="nl-NL"/>
              </w:rPr>
              <w:t>Verwachte uitvoeringsjaar</w:t>
            </w:r>
          </w:p>
        </w:tc>
      </w:tr>
      <w:tr w:rsidRPr="00F870CA" w:rsidR="0041556F" w:rsidTr="332606E6" w14:paraId="15F77804" w14:textId="77777777">
        <w:trPr>
          <w:trHeight w:val="36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467B6FF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Nieuwveen</w:t>
            </w:r>
          </w:p>
          <w:p w:rsidRPr="005912DB" w:rsidR="0041556F" w:rsidP="008F54CD" w:rsidRDefault="0041556F" w14:paraId="35AD8043" w14:textId="4DE04DD3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highlight w:val="yellow"/>
                <w:lang w:val="nl-NL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5C1E6869" w14:textId="4745C714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Schoterweg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3, 2441 LB Nieuwveen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5E279F02" w14:textId="5186750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Beluchtingstanks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310BFA80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3395D41F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2025</w:t>
            </w:r>
          </w:p>
        </w:tc>
      </w:tr>
      <w:tr w:rsidRPr="00F870CA" w:rsidR="0041556F" w:rsidTr="332606E6" w14:paraId="58E13BD9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51C3E142" w14:textId="3B17FF0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highlight w:val="yellow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Leiden ZW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62A57678" w14:textId="277CA09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Voorschoterweg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16, 2324 AB Leiden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5254BDEC" w14:textId="158572F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Slibbuffertank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1806EA6E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5C5C381B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2025</w:t>
            </w:r>
          </w:p>
        </w:tc>
      </w:tr>
      <w:tr w:rsidRPr="00F870CA" w:rsidR="0041556F" w:rsidTr="332606E6" w14:paraId="1FB70EAD" w14:textId="77777777">
        <w:trPr>
          <w:trHeight w:val="51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1582FDBE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Haarlem Waarderpolder</w:t>
            </w:r>
          </w:p>
          <w:p w:rsidRPr="005912DB" w:rsidR="0041556F" w:rsidP="008F54CD" w:rsidRDefault="0041556F" w14:paraId="53C1DE14" w14:textId="64331D9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8F54CD" w:rsidR="0041556F" w:rsidP="005A07A5" w:rsidRDefault="72081D5D" w14:paraId="354A5F65" w14:textId="1EC74845">
            <w:pPr>
              <w:rPr>
                <w:sz w:val="18"/>
                <w:szCs w:val="18"/>
                <w:lang w:val="nl-NL"/>
              </w:rPr>
            </w:pPr>
            <w:r w:rsidRPr="008F54CD">
              <w:rPr>
                <w:sz w:val="18"/>
                <w:szCs w:val="18"/>
                <w:lang w:val="nl-NL"/>
              </w:rPr>
              <w:t>A. Hofmanweg 8, 2031 BH Haarlem</w:t>
            </w:r>
          </w:p>
          <w:p w:rsidRPr="005912DB" w:rsidR="0041556F" w:rsidP="005A07A5" w:rsidRDefault="0041556F" w14:paraId="4F7194D5" w14:textId="03FF80AE">
            <w:pPr>
              <w:tabs>
                <w:tab w:val="clear" w:pos="380"/>
              </w:tabs>
              <w:rPr>
                <w:sz w:val="18"/>
                <w:szCs w:val="18"/>
                <w:lang w:val="nl-NL"/>
              </w:rPr>
            </w:pP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5265A9EE" w14:textId="1730DBE6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Beluchtingtanks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2134E9C0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05F83FDF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2026</w:t>
            </w:r>
          </w:p>
        </w:tc>
      </w:tr>
      <w:tr w:rsidRPr="00F870CA" w:rsidR="0041556F" w:rsidTr="332606E6" w14:paraId="30B72875" w14:textId="77777777">
        <w:trPr>
          <w:trHeight w:val="39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4CBAD352" w14:textId="0D49A73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Noordwijk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3649CDC7" w14:textId="09999CF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Achterweg 11, 2201 AH Noordwijk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25242143" w14:textId="5D157B1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Beluchtingstank 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761CD8A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4BAFC220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2026</w:t>
            </w:r>
          </w:p>
        </w:tc>
      </w:tr>
      <w:tr w:rsidRPr="00F870CA" w:rsidR="0041556F" w:rsidTr="332606E6" w14:paraId="22CABD20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7D97DA61" w14:textId="042121D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Leiden ZW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45A1BF30" w14:textId="659A118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Voorschoterweg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16, 2324 AB Leiden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6A1740D5" w14:textId="000DA934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Slibgistingstank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191F2D9C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5C256CC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2026</w:t>
            </w:r>
          </w:p>
        </w:tc>
      </w:tr>
      <w:tr w:rsidRPr="00F870CA" w:rsidR="0041556F" w:rsidTr="332606E6" w14:paraId="350A31DB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56C63C41" w14:textId="7D2DC28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Leiden Noord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0E027C55" w14:textId="458606C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Flevoweg 10a, 2318 BZ Leiden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297FD030" w14:textId="66B7FDB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Slibgistingstank 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27627AE9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0811FC5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2026</w:t>
            </w:r>
          </w:p>
        </w:tc>
      </w:tr>
      <w:tr w:rsidRPr="00F870CA" w:rsidR="0041556F" w:rsidTr="332606E6" w14:paraId="773CDC0A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63276464" w14:textId="0F2CEC6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Leiden Noord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79433541" w14:textId="3C1BBD3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Flevoweg 10a, 2318 BZ Leiden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5B03C430" w14:textId="29608D6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 xml:space="preserve">Beluchtingstanks + </w:t>
            </w:r>
            <w:proofErr w:type="spellStart"/>
            <w:r w:rsidRPr="00F870CA">
              <w:rPr>
                <w:sz w:val="18"/>
                <w:szCs w:val="18"/>
                <w:lang w:val="nl-NL"/>
              </w:rPr>
              <w:t>selectors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en </w:t>
            </w:r>
            <w:proofErr w:type="spellStart"/>
            <w:r w:rsidRPr="00F870CA">
              <w:rPr>
                <w:sz w:val="18"/>
                <w:szCs w:val="18"/>
                <w:lang w:val="nl-NL"/>
              </w:rPr>
              <w:t>anoxische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tanks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3A8A5F3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6972E15F" w14:textId="7E1E9860">
            <w:pPr>
              <w:tabs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332606E6">
              <w:rPr>
                <w:color w:val="000000" w:themeColor="text1"/>
                <w:sz w:val="18"/>
                <w:szCs w:val="18"/>
                <w:lang w:val="nl-NL"/>
              </w:rPr>
              <w:t>202</w:t>
            </w:r>
            <w:r w:rsidRPr="332606E6" w:rsidR="225F4576">
              <w:rPr>
                <w:color w:val="000000" w:themeColor="text1"/>
                <w:sz w:val="18"/>
                <w:szCs w:val="18"/>
                <w:lang w:val="nl-NL"/>
              </w:rPr>
              <w:t>6</w:t>
            </w:r>
          </w:p>
        </w:tc>
      </w:tr>
      <w:tr w:rsidRPr="00F870CA" w:rsidR="0041556F" w:rsidTr="332606E6" w14:paraId="669183CA" w14:textId="77777777">
        <w:trPr>
          <w:trHeight w:val="51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0C1B7A4F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Leiden Noord</w:t>
            </w:r>
          </w:p>
          <w:p w:rsidRPr="005912DB" w:rsidR="0041556F" w:rsidP="008F54CD" w:rsidRDefault="0041556F" w14:paraId="74D2665D" w14:textId="63F9B70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46ADEC01" w14:textId="66023EDF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Flevoweg 10a, 2318 BZ Leiden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304312C5" w14:textId="3390A86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 xml:space="preserve">Beluchtingstanks + </w:t>
            </w:r>
            <w:proofErr w:type="spellStart"/>
            <w:r w:rsidRPr="00F870CA">
              <w:rPr>
                <w:sz w:val="18"/>
                <w:szCs w:val="18"/>
                <w:lang w:val="nl-NL"/>
              </w:rPr>
              <w:t>selectors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en </w:t>
            </w:r>
            <w:proofErr w:type="spellStart"/>
            <w:r w:rsidRPr="00F870CA">
              <w:rPr>
                <w:sz w:val="18"/>
                <w:szCs w:val="18"/>
                <w:lang w:val="nl-NL"/>
              </w:rPr>
              <w:t>anoxische</w:t>
            </w:r>
            <w:proofErr w:type="spellEnd"/>
            <w:r w:rsidRPr="00F870CA">
              <w:rPr>
                <w:sz w:val="18"/>
                <w:szCs w:val="18"/>
                <w:lang w:val="nl-NL"/>
              </w:rPr>
              <w:t xml:space="preserve"> tanks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1833DCE5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18AE020E" w14:textId="687192D0">
            <w:pPr>
              <w:tabs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332606E6">
              <w:rPr>
                <w:color w:val="000000" w:themeColor="text1"/>
                <w:sz w:val="18"/>
                <w:szCs w:val="18"/>
                <w:lang w:val="nl-NL"/>
              </w:rPr>
              <w:t>202</w:t>
            </w:r>
            <w:r w:rsidRPr="332606E6" w:rsidR="66F9AEF6">
              <w:rPr>
                <w:color w:val="000000" w:themeColor="text1"/>
                <w:sz w:val="18"/>
                <w:szCs w:val="18"/>
                <w:lang w:val="nl-NL"/>
              </w:rPr>
              <w:t>7</w:t>
            </w:r>
          </w:p>
        </w:tc>
      </w:tr>
      <w:tr w:rsidRPr="00F870CA" w:rsidR="0041556F" w:rsidTr="332606E6" w14:paraId="6BBCAE77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7779B8C4" w14:textId="78AA158E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Zwaanshoek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13B235FC" w14:textId="6EAE8D9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Spieringweg 1201, 2136 LR Zwaanshoek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58C6BC2C" w14:paraId="3FFF9CC7" w14:textId="2B044C9B">
            <w:pPr>
              <w:tabs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proofErr w:type="spellStart"/>
            <w:r w:rsidRPr="621E59E3">
              <w:rPr>
                <w:sz w:val="18"/>
                <w:szCs w:val="18"/>
                <w:lang w:val="nl-NL"/>
              </w:rPr>
              <w:t>Ara</w:t>
            </w:r>
            <w:r w:rsidRPr="621E59E3" w:rsidR="129FA402">
              <w:rPr>
                <w:sz w:val="18"/>
                <w:szCs w:val="18"/>
                <w:lang w:val="nl-NL"/>
              </w:rPr>
              <w:t>e</w:t>
            </w:r>
            <w:r w:rsidRPr="621E59E3">
              <w:rPr>
                <w:sz w:val="18"/>
                <w:szCs w:val="18"/>
                <w:lang w:val="nl-NL"/>
              </w:rPr>
              <w:t>bo</w:t>
            </w:r>
            <w:proofErr w:type="spellEnd"/>
            <w:r w:rsidRPr="332606E6">
              <w:rPr>
                <w:sz w:val="18"/>
                <w:szCs w:val="18"/>
                <w:lang w:val="nl-NL"/>
              </w:rPr>
              <w:t xml:space="preserve">/ </w:t>
            </w:r>
            <w:proofErr w:type="spellStart"/>
            <w:r w:rsidRPr="332606E6">
              <w:rPr>
                <w:sz w:val="18"/>
                <w:szCs w:val="18"/>
                <w:lang w:val="nl-NL"/>
              </w:rPr>
              <w:t>beluchtings</w:t>
            </w:r>
            <w:proofErr w:type="spellEnd"/>
            <w:r w:rsidRPr="332606E6">
              <w:rPr>
                <w:sz w:val="18"/>
                <w:szCs w:val="18"/>
                <w:lang w:val="nl-NL"/>
              </w:rPr>
              <w:t xml:space="preserve"> tank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4C2E6698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2B22A911" w14:textId="07C13D97">
            <w:pPr>
              <w:tabs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332606E6">
              <w:rPr>
                <w:color w:val="000000" w:themeColor="text1"/>
                <w:sz w:val="18"/>
                <w:szCs w:val="18"/>
                <w:lang w:val="nl-NL"/>
              </w:rPr>
              <w:t>202</w:t>
            </w:r>
            <w:r w:rsidRPr="332606E6" w:rsidR="45E4474D">
              <w:rPr>
                <w:color w:val="000000" w:themeColor="text1"/>
                <w:sz w:val="18"/>
                <w:szCs w:val="18"/>
                <w:lang w:val="nl-NL"/>
              </w:rPr>
              <w:t>7</w:t>
            </w:r>
          </w:p>
        </w:tc>
      </w:tr>
      <w:tr w:rsidRPr="00F870CA" w:rsidR="008F54CD" w:rsidTr="332606E6" w14:paraId="4448911F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8F54CD" w:rsidP="008F54CD" w:rsidRDefault="008F54CD" w14:paraId="780170F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Haarlem Waarderpolder</w:t>
            </w:r>
          </w:p>
          <w:p w:rsidRPr="005912DB" w:rsidR="008F54CD" w:rsidP="008F54CD" w:rsidRDefault="008F54CD" w14:paraId="407DFB66" w14:textId="48BDA33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8F54CD" w:rsidR="008F54CD" w:rsidP="005A07A5" w:rsidRDefault="008F54CD" w14:paraId="22C3C6E4" w14:textId="77777777">
            <w:pPr>
              <w:rPr>
                <w:sz w:val="18"/>
                <w:szCs w:val="18"/>
                <w:lang w:val="nl-NL"/>
              </w:rPr>
            </w:pPr>
            <w:r w:rsidRPr="008F54CD">
              <w:rPr>
                <w:sz w:val="18"/>
                <w:szCs w:val="18"/>
                <w:lang w:val="nl-NL"/>
              </w:rPr>
              <w:t>A. Hofmanweg 8, 2031 BH Haarlem</w:t>
            </w:r>
          </w:p>
          <w:p w:rsidRPr="005912DB" w:rsidR="008F54CD" w:rsidP="005A07A5" w:rsidRDefault="008F54CD" w14:paraId="3C224EBF" w14:textId="2CADCDF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8F54CD" w:rsidP="008F54CD" w:rsidRDefault="008F54CD" w14:paraId="040D9490" w14:textId="497F7A80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Beluchtingtanks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8F54CD" w:rsidP="008F54CD" w:rsidRDefault="008F54CD" w14:paraId="1808F829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8F54CD" w:rsidP="008F54CD" w:rsidRDefault="008F54CD" w14:paraId="2B24F7F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2027</w:t>
            </w:r>
          </w:p>
        </w:tc>
      </w:tr>
      <w:tr w:rsidRPr="00F870CA" w:rsidR="0041556F" w:rsidTr="332606E6" w14:paraId="077F812D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3237987E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Leiden Noord</w:t>
            </w:r>
          </w:p>
          <w:p w:rsidRPr="005912DB" w:rsidR="0041556F" w:rsidP="008F54CD" w:rsidRDefault="0041556F" w14:paraId="2EF4316C" w14:textId="19B3F48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6918C9EF" w14:textId="38FA57C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Flevoweg 10a, 2318 BZ Leiden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2BC8C42E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 xml:space="preserve">Beluchtingstanks + </w:t>
            </w:r>
            <w:proofErr w:type="spellStart"/>
            <w:r w:rsidRPr="00F870CA">
              <w:rPr>
                <w:color w:val="000000"/>
                <w:sz w:val="18"/>
                <w:szCs w:val="18"/>
                <w:lang w:val="nl-NL"/>
              </w:rPr>
              <w:t>selectors</w:t>
            </w:r>
            <w:proofErr w:type="spellEnd"/>
            <w:r w:rsidRPr="00F870CA">
              <w:rPr>
                <w:color w:val="000000"/>
                <w:sz w:val="18"/>
                <w:szCs w:val="18"/>
                <w:lang w:val="nl-NL"/>
              </w:rPr>
              <w:t xml:space="preserve"> en </w:t>
            </w:r>
            <w:proofErr w:type="spellStart"/>
            <w:r w:rsidRPr="00F870CA">
              <w:rPr>
                <w:color w:val="000000"/>
                <w:sz w:val="18"/>
                <w:szCs w:val="18"/>
                <w:lang w:val="nl-NL"/>
              </w:rPr>
              <w:t>anoxische</w:t>
            </w:r>
            <w:proofErr w:type="spellEnd"/>
            <w:r w:rsidRPr="00F870CA">
              <w:rPr>
                <w:color w:val="000000"/>
                <w:sz w:val="18"/>
                <w:szCs w:val="18"/>
                <w:lang w:val="nl-NL"/>
              </w:rPr>
              <w:t xml:space="preserve"> tanks</w:t>
            </w:r>
          </w:p>
          <w:p w:rsidRPr="005912DB" w:rsidR="0041556F" w:rsidP="008F54CD" w:rsidRDefault="0041556F" w14:paraId="0A468134" w14:textId="4068399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4DD74F6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580D0B83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2027</w:t>
            </w:r>
          </w:p>
        </w:tc>
      </w:tr>
      <w:tr w:rsidRPr="00F870CA" w:rsidR="0041556F" w:rsidTr="332606E6" w14:paraId="276A5D6A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418B53FE" w14:textId="544F1A60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Velsen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5A07A5" w:rsidRDefault="0041556F" w14:paraId="19221D67" w14:textId="255272F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Amsterdamseweg 11, 1981 LE Velsen-Zuid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5912DB" w:rsidR="0041556F" w:rsidP="008F54CD" w:rsidRDefault="0041556F" w14:paraId="05009A6D" w14:textId="22ABEF7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Slibgistingtank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0330EAE5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5912DB" w:rsidR="0041556F" w:rsidP="008F54CD" w:rsidRDefault="0041556F" w14:paraId="06AFF583" w14:textId="1C8A0EA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5912DB">
              <w:rPr>
                <w:color w:val="000000"/>
                <w:sz w:val="18"/>
                <w:szCs w:val="18"/>
                <w:lang w:val="nl-NL"/>
              </w:rPr>
              <w:t>202</w:t>
            </w:r>
            <w:r w:rsidRPr="00F870CA">
              <w:rPr>
                <w:color w:val="000000"/>
                <w:sz w:val="18"/>
                <w:szCs w:val="18"/>
                <w:lang w:val="nl-NL"/>
              </w:rPr>
              <w:t>7</w:t>
            </w:r>
          </w:p>
        </w:tc>
      </w:tr>
      <w:tr w:rsidRPr="00F870CA" w:rsidR="0041556F" w:rsidTr="332606E6" w14:paraId="5868A73B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7C08DE1C" w14:textId="6617D76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Bodengraven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5A07A5" w:rsidRDefault="0041556F" w14:paraId="7B3DE3C3" w14:textId="2F454FB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J.C. Hoogendoornlaan 2A, 2411 NB Bodegraven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E400C7" w14:paraId="0B940F94" w14:textId="681F342C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B</w:t>
            </w:r>
            <w:r w:rsidRPr="00F870CA" w:rsidR="0041556F">
              <w:rPr>
                <w:sz w:val="18"/>
                <w:szCs w:val="18"/>
                <w:lang w:val="nl-NL"/>
              </w:rPr>
              <w:t>eluchtingstanks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4A265E0F" w14:textId="21BBD91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3CF32F41" w14:textId="365BCEE3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2028</w:t>
            </w:r>
          </w:p>
        </w:tc>
      </w:tr>
      <w:tr w:rsidRPr="00F870CA" w:rsidR="0041556F" w:rsidTr="332606E6" w14:paraId="44AB5D52" w14:textId="77777777">
        <w:trPr>
          <w:trHeight w:val="300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1CCA396F" w14:textId="79FDD32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Bodengraven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5A07A5" w:rsidRDefault="0041556F" w14:paraId="150A1571" w14:textId="6047908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sz w:val="18"/>
                <w:szCs w:val="18"/>
                <w:lang w:val="nl-NL"/>
              </w:rPr>
            </w:pPr>
            <w:r w:rsidRPr="00F870CA">
              <w:rPr>
                <w:sz w:val="18"/>
                <w:szCs w:val="18"/>
                <w:lang w:val="nl-NL"/>
              </w:rPr>
              <w:t>J.C. Hoogendoornlaan 2A, 2411 NB Bodegraven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7FB21D4D" w14:textId="37DE028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sz w:val="18"/>
                <w:szCs w:val="18"/>
                <w:lang w:val="nl-NL"/>
              </w:rPr>
            </w:pPr>
            <w:proofErr w:type="spellStart"/>
            <w:r w:rsidRPr="00F870CA">
              <w:rPr>
                <w:sz w:val="18"/>
                <w:szCs w:val="18"/>
                <w:lang w:val="nl-NL"/>
              </w:rPr>
              <w:t>Selector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6F1B1665" w14:textId="47431EBE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870CA" w:rsidR="0041556F" w:rsidP="008F54CD" w:rsidRDefault="0041556F" w14:paraId="7D37119B" w14:textId="34545DE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color w:val="000000"/>
                <w:sz w:val="18"/>
                <w:szCs w:val="18"/>
                <w:lang w:val="nl-NL"/>
              </w:rPr>
            </w:pPr>
            <w:r w:rsidRPr="00F870CA">
              <w:rPr>
                <w:color w:val="000000"/>
                <w:sz w:val="18"/>
                <w:szCs w:val="18"/>
                <w:lang w:val="nl-NL"/>
              </w:rPr>
              <w:t>2028</w:t>
            </w:r>
          </w:p>
        </w:tc>
      </w:tr>
    </w:tbl>
    <w:p w:rsidRPr="003A6A63" w:rsidR="005912DB" w:rsidP="61291CCC" w:rsidRDefault="005912DB" w14:paraId="332063A7" w14:textId="77777777">
      <w:pPr>
        <w:rPr>
          <w:rFonts w:eastAsia="Verdana" w:cs="Verdana"/>
          <w:sz w:val="24"/>
          <w:szCs w:val="24"/>
          <w:lang w:val="nl-NL"/>
        </w:rPr>
      </w:pPr>
    </w:p>
    <w:p w:rsidRPr="003A6A63" w:rsidR="005912DB" w:rsidP="61291CCC" w:rsidRDefault="005912DB" w14:paraId="7FE13C54" w14:textId="77777777">
      <w:pPr>
        <w:rPr>
          <w:lang w:val="nl-NL"/>
        </w:rPr>
      </w:pPr>
    </w:p>
    <w:sectPr w:rsidRPr="003A6A63" w:rsidR="005912DB" w:rsidSect="00375321">
      <w:headerReference w:type="default" r:id="rId10"/>
      <w:footerReference w:type="default" r:id="rId11"/>
      <w:pgSz w:w="11906" w:h="16838" w:orient="portrait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601F9" w:rsidP="00375321" w:rsidRDefault="00C601F9" w14:paraId="08516013" w14:textId="77777777">
      <w:r>
        <w:separator/>
      </w:r>
    </w:p>
  </w:endnote>
  <w:endnote w:type="continuationSeparator" w:id="0">
    <w:p w:rsidR="00C601F9" w:rsidP="00375321" w:rsidRDefault="00C601F9" w14:paraId="78147083" w14:textId="77777777">
      <w:r>
        <w:continuationSeparator/>
      </w:r>
    </w:p>
  </w:endnote>
  <w:endnote w:type="continuationNotice" w:id="1">
    <w:p w:rsidR="005038B7" w:rsidRDefault="005038B7" w14:paraId="3E23196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152DE" w:rsidR="006152DE" w:rsidRDefault="006152DE" w14:paraId="25D55E4A" w14:textId="310DEC20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601F9" w:rsidP="00375321" w:rsidRDefault="00C601F9" w14:paraId="0DE830DF" w14:textId="77777777">
      <w:r>
        <w:separator/>
      </w:r>
    </w:p>
  </w:footnote>
  <w:footnote w:type="continuationSeparator" w:id="0">
    <w:p w:rsidR="00C601F9" w:rsidP="00375321" w:rsidRDefault="00C601F9" w14:paraId="7ADB5A07" w14:textId="77777777">
      <w:r>
        <w:continuationSeparator/>
      </w:r>
    </w:p>
  </w:footnote>
  <w:footnote w:type="continuationNotice" w:id="1">
    <w:p w:rsidR="005038B7" w:rsidRDefault="005038B7" w14:paraId="0FA99A5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75321" w:rsidRDefault="0019447B" w14:paraId="19240846" w14:textId="77777777">
    <w:pPr>
      <w:pStyle w:val="Header"/>
    </w:pPr>
    <w:r>
      <w:rPr>
        <w:noProof/>
        <w:lang w:val="nl-NL"/>
      </w:rPr>
      <w:drawing>
        <wp:anchor distT="0" distB="0" distL="114300" distR="114300" simplePos="0" relativeHeight="251658240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num w:numId="1" w16cid:durableId="412826303">
    <w:abstractNumId w:val="9"/>
  </w:num>
  <w:num w:numId="2" w16cid:durableId="98648410">
    <w:abstractNumId w:val="7"/>
  </w:num>
  <w:num w:numId="3" w16cid:durableId="672684735">
    <w:abstractNumId w:val="6"/>
  </w:num>
  <w:num w:numId="4" w16cid:durableId="2010063212">
    <w:abstractNumId w:val="5"/>
  </w:num>
  <w:num w:numId="5" w16cid:durableId="1787044465">
    <w:abstractNumId w:val="4"/>
  </w:num>
  <w:num w:numId="6" w16cid:durableId="2092501531">
    <w:abstractNumId w:val="8"/>
  </w:num>
  <w:num w:numId="7" w16cid:durableId="1780493996">
    <w:abstractNumId w:val="3"/>
  </w:num>
  <w:num w:numId="8" w16cid:durableId="2004357627">
    <w:abstractNumId w:val="2"/>
  </w:num>
  <w:num w:numId="9" w16cid:durableId="1488785746">
    <w:abstractNumId w:val="1"/>
  </w:num>
  <w:num w:numId="10" w16cid:durableId="395126809">
    <w:abstractNumId w:val="0"/>
  </w:num>
  <w:num w:numId="11" w16cid:durableId="1297181217">
    <w:abstractNumId w:val="11"/>
  </w:num>
  <w:num w:numId="12" w16cid:durableId="11357579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01FFD"/>
    <w:rsid w:val="0000373B"/>
    <w:rsid w:val="00045F88"/>
    <w:rsid w:val="00062909"/>
    <w:rsid w:val="00063E40"/>
    <w:rsid w:val="000A3AD1"/>
    <w:rsid w:val="000C5838"/>
    <w:rsid w:val="000D1A5E"/>
    <w:rsid w:val="000D2F3A"/>
    <w:rsid w:val="000E6E45"/>
    <w:rsid w:val="00101F62"/>
    <w:rsid w:val="00170B91"/>
    <w:rsid w:val="00181799"/>
    <w:rsid w:val="00181EA1"/>
    <w:rsid w:val="00185892"/>
    <w:rsid w:val="00187248"/>
    <w:rsid w:val="0019447B"/>
    <w:rsid w:val="001A18E4"/>
    <w:rsid w:val="001A5660"/>
    <w:rsid w:val="001B3F60"/>
    <w:rsid w:val="001B7895"/>
    <w:rsid w:val="001D4872"/>
    <w:rsid w:val="001E0448"/>
    <w:rsid w:val="001E58DB"/>
    <w:rsid w:val="001F2FE0"/>
    <w:rsid w:val="00207964"/>
    <w:rsid w:val="002653C2"/>
    <w:rsid w:val="00290BDE"/>
    <w:rsid w:val="00297EB8"/>
    <w:rsid w:val="002B496A"/>
    <w:rsid w:val="002D4EF0"/>
    <w:rsid w:val="002E2B4B"/>
    <w:rsid w:val="002F11FF"/>
    <w:rsid w:val="002F773C"/>
    <w:rsid w:val="00332EA6"/>
    <w:rsid w:val="00337847"/>
    <w:rsid w:val="00343948"/>
    <w:rsid w:val="00346C70"/>
    <w:rsid w:val="00365AA9"/>
    <w:rsid w:val="00365DD3"/>
    <w:rsid w:val="00375321"/>
    <w:rsid w:val="003901AD"/>
    <w:rsid w:val="003A6A63"/>
    <w:rsid w:val="003D3E48"/>
    <w:rsid w:val="003E285C"/>
    <w:rsid w:val="003E6E82"/>
    <w:rsid w:val="003F416B"/>
    <w:rsid w:val="0041556F"/>
    <w:rsid w:val="00434EC2"/>
    <w:rsid w:val="0046388F"/>
    <w:rsid w:val="004A2350"/>
    <w:rsid w:val="004C0164"/>
    <w:rsid w:val="004D4B8A"/>
    <w:rsid w:val="004E0809"/>
    <w:rsid w:val="005038B7"/>
    <w:rsid w:val="00525186"/>
    <w:rsid w:val="005363C9"/>
    <w:rsid w:val="005433D1"/>
    <w:rsid w:val="005912DB"/>
    <w:rsid w:val="00591F29"/>
    <w:rsid w:val="005A07A5"/>
    <w:rsid w:val="005D5476"/>
    <w:rsid w:val="005F47C3"/>
    <w:rsid w:val="005F7351"/>
    <w:rsid w:val="006152DE"/>
    <w:rsid w:val="00642902"/>
    <w:rsid w:val="00664843"/>
    <w:rsid w:val="00686841"/>
    <w:rsid w:val="0072704E"/>
    <w:rsid w:val="007456C3"/>
    <w:rsid w:val="008066D8"/>
    <w:rsid w:val="00824040"/>
    <w:rsid w:val="00851B86"/>
    <w:rsid w:val="00891D69"/>
    <w:rsid w:val="008D4925"/>
    <w:rsid w:val="008F54CD"/>
    <w:rsid w:val="008F5A79"/>
    <w:rsid w:val="00921443"/>
    <w:rsid w:val="009813D6"/>
    <w:rsid w:val="009B3B5B"/>
    <w:rsid w:val="009C548F"/>
    <w:rsid w:val="009F6052"/>
    <w:rsid w:val="00A5529F"/>
    <w:rsid w:val="00A97104"/>
    <w:rsid w:val="00AA4497"/>
    <w:rsid w:val="00AD0F53"/>
    <w:rsid w:val="00AD36B8"/>
    <w:rsid w:val="00AE442E"/>
    <w:rsid w:val="00AE6375"/>
    <w:rsid w:val="00AF49C8"/>
    <w:rsid w:val="00B31B2B"/>
    <w:rsid w:val="00B732EB"/>
    <w:rsid w:val="00BB0358"/>
    <w:rsid w:val="00BB753D"/>
    <w:rsid w:val="00BF3885"/>
    <w:rsid w:val="00BF7752"/>
    <w:rsid w:val="00C11E85"/>
    <w:rsid w:val="00C601F9"/>
    <w:rsid w:val="00D02B25"/>
    <w:rsid w:val="00D0343B"/>
    <w:rsid w:val="00D51802"/>
    <w:rsid w:val="00D62EA0"/>
    <w:rsid w:val="00D65E82"/>
    <w:rsid w:val="00D771B8"/>
    <w:rsid w:val="00DB3F45"/>
    <w:rsid w:val="00E3611E"/>
    <w:rsid w:val="00E400C7"/>
    <w:rsid w:val="00E64957"/>
    <w:rsid w:val="00EE0C4C"/>
    <w:rsid w:val="00F870CA"/>
    <w:rsid w:val="00F93498"/>
    <w:rsid w:val="00F93692"/>
    <w:rsid w:val="00FA38A4"/>
    <w:rsid w:val="00FB5FED"/>
    <w:rsid w:val="00FD4031"/>
    <w:rsid w:val="129FA402"/>
    <w:rsid w:val="14AEFD82"/>
    <w:rsid w:val="225F4576"/>
    <w:rsid w:val="25158E7A"/>
    <w:rsid w:val="2A645581"/>
    <w:rsid w:val="2B98574F"/>
    <w:rsid w:val="332606E6"/>
    <w:rsid w:val="45E4474D"/>
    <w:rsid w:val="52817B9F"/>
    <w:rsid w:val="58C6BC2C"/>
    <w:rsid w:val="61291CCC"/>
    <w:rsid w:val="621E59E3"/>
    <w:rsid w:val="641ED15B"/>
    <w:rsid w:val="66F9AEF6"/>
    <w:rsid w:val="72081D5D"/>
    <w:rsid w:val="7314841E"/>
    <w:rsid w:val="7FBE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A5A30"/>
  <w15:docId w15:val="{F2FEA08D-D025-4786-A609-85921D9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riefGegevens" w:customStyle="1">
    <w:name w:val="BriefGegevens"/>
    <w:basedOn w:val="Normal"/>
    <w:rsid w:val="0019447B"/>
    <w:pPr>
      <w:spacing w:line="200" w:lineRule="exact"/>
      <w:ind w:left="1503" w:hanging="1503"/>
    </w:pPr>
  </w:style>
  <w:style w:type="character" w:styleId="BriefGegevensVariabel" w:customStyle="1">
    <w:name w:val="BriefGegevensVariabel"/>
    <w:rsid w:val="0019447B"/>
    <w:rPr>
      <w:rFonts w:ascii="Verdana" w:hAnsi="Verdana"/>
      <w:sz w:val="20"/>
    </w:rPr>
  </w:style>
  <w:style w:type="character" w:styleId="BriefGegevensVast" w:customStyle="1">
    <w:name w:val="BriefGegevensVast"/>
    <w:rsid w:val="0019447B"/>
    <w:rPr>
      <w:rFonts w:ascii="Arial" w:hAnsi="Arial"/>
      <w:sz w:val="14"/>
    </w:rPr>
  </w:style>
  <w:style w:type="paragraph" w:styleId="Header">
    <w:name w:val="header"/>
    <w:basedOn w:val="Normal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eNumber">
    <w:name w:val="page number"/>
    <w:rsid w:val="0019447B"/>
  </w:style>
  <w:style w:type="paragraph" w:styleId="StandaardMinuut" w:customStyle="1">
    <w:name w:val="StandaardMinuut"/>
    <w:basedOn w:val="Header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leGrid">
    <w:name w:val="Table Grid"/>
    <w:basedOn w:val="TableNorma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37532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2518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525186"/>
    <w:rPr>
      <w:rFonts w:ascii="Segoe UI" w:hAnsi="Segoe UI" w:cs="Segoe UI"/>
      <w:sz w:val="18"/>
      <w:szCs w:val="18"/>
      <w:lang w:val="nl"/>
    </w:rPr>
  </w:style>
  <w:style w:type="paragraph" w:styleId="NormalWeb">
    <w:name w:val="Normal (Web)"/>
    <w:basedOn w:val="Normal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CommentReference">
    <w:name w:val="annotation reference"/>
    <w:basedOn w:val="DefaultParagraphFont"/>
    <w:semiHidden/>
    <w:unhideWhenUsed/>
    <w:rsid w:val="00BF77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F7752"/>
  </w:style>
  <w:style w:type="character" w:styleId="CommentTextChar" w:customStyle="1">
    <w:name w:val="Comment Text Char"/>
    <w:basedOn w:val="DefaultParagraphFont"/>
    <w:link w:val="CommentText"/>
    <w:semiHidden/>
    <w:rsid w:val="00BF7752"/>
    <w:rPr>
      <w:rFonts w:ascii="Verdana" w:hAnsi="Verdana"/>
      <w:lang w:val="n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7752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37016D-58FF-4EA7-A888-1C58F2650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3D86BB-6528-4F32-92B4-986FE6DC2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AFC0-E4B5-4331-BC70-0F44DA968F3D}">
  <ds:schemaRefs>
    <ds:schemaRef ds:uri="http://purl.org/dc/terms/"/>
    <ds:schemaRef ds:uri="81d8d315-5c27-498a-814b-29eabcac6a43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00946752-5514-4cff-9906-054ea5e5651f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A4 met logo.dotx</ap:Template>
  <ap:Application>Microsoft Word for the web</ap:Application>
  <ap:DocSecurity>4</ap:DocSecurity>
  <ap:ScaleCrop>false</ap:ScaleCrop>
  <ap:Company>Hoogheemraadschap van Rijnland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Bos-van Egmond, Petra</dc:creator>
  <keywords/>
  <lastModifiedBy>Paardekooper, Nadine</lastModifiedBy>
  <revision>53</revision>
  <dcterms:created xsi:type="dcterms:W3CDTF">2024-11-11T22:46:00.0000000Z</dcterms:created>
  <dcterms:modified xsi:type="dcterms:W3CDTF">2024-11-15T13:06:38.8386617Z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ontentTypeId">
    <vt:lpwstr>0x010100CB89877EDAA77D40B0E2084F4C49E45A</vt:lpwstr>
  </property>
  <property fmtid="{D5CDD505-2E9C-101B-9397-08002B2CF9AE}" pid="4" name="MediaServiceImageTags">
    <vt:lpwstr/>
  </property>
</Properties>
</file>